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0D4D0" w14:textId="4624F124" w:rsidR="00BA00AB" w:rsidRDefault="006374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FENWYK</w:t>
      </w:r>
      <w:r>
        <w:rPr>
          <w:rFonts w:ascii="Times New Roman" w:hAnsi="Times New Roman" w:cs="Times New Roman"/>
          <w:sz w:val="24"/>
          <w:szCs w:val="24"/>
        </w:rPr>
        <w:t xml:space="preserve">        (fl.1427)</w:t>
      </w:r>
    </w:p>
    <w:p w14:paraId="1243DBCE" w14:textId="50542CA0" w:rsidR="0063743E" w:rsidRDefault="006374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40D835" w14:textId="7AB33A2C" w:rsidR="0063743E" w:rsidRDefault="006374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DCA661" w14:textId="6E705A42" w:rsidR="0063743E" w:rsidRDefault="0063743E" w:rsidP="006374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Nov.1427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was appointed Sheriff of Northumberland.   (C.F.R. 1422-30 p</w:t>
      </w:r>
      <w:r>
        <w:rPr>
          <w:rFonts w:ascii="Times New Roman" w:hAnsi="Times New Roman" w:cs="Times New Roman"/>
          <w:sz w:val="24"/>
          <w:szCs w:val="24"/>
        </w:rPr>
        <w:t>.195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42E776C9" w14:textId="77777777" w:rsidR="0063743E" w:rsidRDefault="0063743E" w:rsidP="006374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C4C28E" w14:textId="77777777" w:rsidR="0063743E" w:rsidRDefault="0063743E" w:rsidP="006374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688AA4" w14:textId="77777777" w:rsidR="0063743E" w:rsidRPr="00D358CB" w:rsidRDefault="0063743E" w:rsidP="006374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December 2021</w:t>
      </w:r>
    </w:p>
    <w:p w14:paraId="48CBB0C8" w14:textId="049B933E" w:rsidR="0063743E" w:rsidRPr="0063743E" w:rsidRDefault="006374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3743E" w:rsidRPr="006374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64825" w14:textId="77777777" w:rsidR="0063743E" w:rsidRDefault="0063743E" w:rsidP="009139A6">
      <w:r>
        <w:separator/>
      </w:r>
    </w:p>
  </w:endnote>
  <w:endnote w:type="continuationSeparator" w:id="0">
    <w:p w14:paraId="237E2087" w14:textId="77777777" w:rsidR="0063743E" w:rsidRDefault="0063743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4096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C2B3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32CE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1080D" w14:textId="77777777" w:rsidR="0063743E" w:rsidRDefault="0063743E" w:rsidP="009139A6">
      <w:r>
        <w:separator/>
      </w:r>
    </w:p>
  </w:footnote>
  <w:footnote w:type="continuationSeparator" w:id="0">
    <w:p w14:paraId="3B5B87B7" w14:textId="77777777" w:rsidR="0063743E" w:rsidRDefault="0063743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76DD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8A8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F9E8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43E"/>
    <w:rsid w:val="000666E0"/>
    <w:rsid w:val="002510B7"/>
    <w:rsid w:val="005C130B"/>
    <w:rsid w:val="0063743E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82B80"/>
  <w15:chartTrackingRefBased/>
  <w15:docId w15:val="{A6349FAB-6C79-4A73-83B8-CC412B984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2021-12-24T15:46:00Z</dcterms:created>
  <dcterms:modified xsi:type="dcterms:W3CDTF">2021-12-24T15:47:00Z</dcterms:modified>
</cp:coreProperties>
</file>